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Loughborough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Loughborough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Loughborough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Loughborough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Loughborough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Loughborough are estimated to have a score of 1-2 on the PGSI (low-risk gambling), whilst </w:t>
      </w:r>
      <w:r w:rsidRPr="00773DF7">
        <w:rPr>
          <w:rFonts w:ascii="Libre Franklin Light" w:hAnsi="Libre Franklin Light" w:cs="Calibri Light"/>
          <w:b/>
          <w:bCs/>
          <w:color w:val="C45911" w:themeColor="accent2" w:themeShade="BF"/>
        </w:rPr>
        <w:t xml:space="preserve">4.3%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70.3% </w:t>
      </w:r>
      <w:r w:rsidRPr="004747BF">
        <w:rPr>
          <w:rFonts w:ascii="Libre Franklin Light" w:eastAsia="Times New Roman" w:hAnsi="Libre Franklin Light" w:cs="Calibri Light"/>
        </w:rPr>
        <w:t xml:space="preserve">of those respondents classified as PGSI 8+ in Loughborough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Loughborough is estimated to be </w:t>
      </w:r>
      <w:r w:rsidRPr="00773DF7">
        <w:rPr>
          <w:rFonts w:ascii="Libre Franklin Light" w:eastAsia="Times New Roman" w:hAnsi="Libre Franklin Light" w:cs="Calibri Light"/>
          <w:b/>
          <w:bCs/>
          <w:color w:val="C45911" w:themeColor="accent2" w:themeShade="BF"/>
        </w:rPr>
        <w:t xml:space="preserve">£2,152,600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Loughborough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Loughborough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Loughborough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Loughborough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Loughboroug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Loughborough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Loughboroug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Loughborough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9.7%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Loughborough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70.3%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Loughboroug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Loughborough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8.1%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17.9%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Loughborough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Loughborough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61.8%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Loughborough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Loughborough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Loughborough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£2,152,600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Loughborough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£35,062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£725,109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£51,944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£14,609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£26,784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£1,299,092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£2,152,600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Loughborough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Loughborough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30.5%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Loughborough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26.9%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Loughborough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Loughborough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4.1%</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Loughborough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59.2%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Loughborough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30.5%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Loughborough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26.9%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Loughborough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16.7%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Loughborough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4.1%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Loughborough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59.2%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Loughborough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5AAD863-1221-4E38-9721-A0E99B738BCD}"/>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